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1F3763" w:themeColor="accent1" w:themeShade="7F"/>
  <w:body>
    <w:p w14:paraId="5A06BC85" w14:textId="254D2571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 xml:space="preserve">ENABLE </w:t>
      </w:r>
      <w:r w:rsidR="00D00569">
        <w:rPr>
          <w:szCs w:val="32"/>
        </w:rPr>
        <w:t xml:space="preserve">THUNDERBIRD TO READ </w:t>
      </w:r>
      <w:r w:rsidRPr="0071382F">
        <w:rPr>
          <w:szCs w:val="32"/>
        </w:rPr>
        <w:t>CUSTOMIZATION FILES</w:t>
      </w:r>
    </w:p>
    <w:p w14:paraId="4F7B2F21" w14:textId="5AE96B8A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==========================</w:t>
      </w:r>
      <w:r w:rsidR="00D00569">
        <w:rPr>
          <w:szCs w:val="32"/>
        </w:rPr>
        <w:t>====================</w:t>
      </w:r>
    </w:p>
    <w:p w14:paraId="0035D0EC" w14:textId="77777777" w:rsidR="0071382F" w:rsidRPr="0071382F" w:rsidRDefault="0071382F" w:rsidP="0071382F">
      <w:pPr>
        <w:rPr>
          <w:szCs w:val="32"/>
        </w:rPr>
      </w:pPr>
    </w:p>
    <w:p w14:paraId="2B9CA961" w14:textId="77777777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OPEN CONFIGURATION EDITOR</w:t>
      </w:r>
    </w:p>
    <w:p w14:paraId="341AB832" w14:textId="77777777" w:rsidR="0071382F" w:rsidRPr="0071382F" w:rsidRDefault="0071382F" w:rsidP="0071382F">
      <w:pPr>
        <w:rPr>
          <w:szCs w:val="32"/>
        </w:rPr>
      </w:pPr>
    </w:p>
    <w:p w14:paraId="001922BF" w14:textId="7CA2D308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 xml:space="preserve">Click the </w:t>
      </w:r>
      <w:r w:rsidR="00B81939">
        <w:rPr>
          <w:szCs w:val="32"/>
        </w:rPr>
        <w:t>h</w:t>
      </w:r>
      <w:r w:rsidRPr="0071382F">
        <w:rPr>
          <w:szCs w:val="32"/>
        </w:rPr>
        <w:t>amburger menu</w:t>
      </w:r>
    </w:p>
    <w:p w14:paraId="5F569EED" w14:textId="5C02412C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Select “</w:t>
      </w:r>
      <w:r w:rsidR="00B81939">
        <w:rPr>
          <w:szCs w:val="32"/>
        </w:rPr>
        <w:t>Settings</w:t>
      </w:r>
      <w:r w:rsidRPr="0071382F">
        <w:rPr>
          <w:szCs w:val="32"/>
        </w:rPr>
        <w:t>”</w:t>
      </w:r>
    </w:p>
    <w:p w14:paraId="191BC404" w14:textId="61BE2AEF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“</w:t>
      </w:r>
      <w:r w:rsidR="00B81939">
        <w:rPr>
          <w:szCs w:val="32"/>
        </w:rPr>
        <w:t>Settings</w:t>
      </w:r>
      <w:r w:rsidRPr="0071382F">
        <w:rPr>
          <w:szCs w:val="32"/>
        </w:rPr>
        <w:t>” tab opens</w:t>
      </w:r>
    </w:p>
    <w:p w14:paraId="593B8D5E" w14:textId="77777777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Select the “General” category</w:t>
      </w:r>
    </w:p>
    <w:p w14:paraId="5CAB26AA" w14:textId="77777777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Scroll to the bottom of the page</w:t>
      </w:r>
    </w:p>
    <w:p w14:paraId="2CF72798" w14:textId="77777777" w:rsidR="0071382F" w:rsidRPr="0071382F" w:rsidRDefault="0071382F" w:rsidP="0071382F">
      <w:pPr>
        <w:rPr>
          <w:szCs w:val="32"/>
        </w:rPr>
      </w:pPr>
      <w:r w:rsidRPr="0071382F">
        <w:rPr>
          <w:szCs w:val="32"/>
        </w:rPr>
        <w:t>Click the “Config Editor” button</w:t>
      </w:r>
    </w:p>
    <w:p w14:paraId="452D8735" w14:textId="77777777" w:rsidR="00B81939" w:rsidRDefault="0071382F" w:rsidP="0071382F">
      <w:pPr>
        <w:rPr>
          <w:szCs w:val="32"/>
        </w:rPr>
      </w:pPr>
      <w:r w:rsidRPr="0071382F">
        <w:rPr>
          <w:szCs w:val="32"/>
        </w:rPr>
        <w:t xml:space="preserve">Configuration Editor opens </w:t>
      </w:r>
      <w:r w:rsidR="00B81939">
        <w:rPr>
          <w:szCs w:val="32"/>
        </w:rPr>
        <w:t>in a tab named</w:t>
      </w:r>
      <w:r w:rsidRPr="0071382F">
        <w:rPr>
          <w:szCs w:val="32"/>
        </w:rPr>
        <w:t xml:space="preserve"> “Advanced</w:t>
      </w:r>
    </w:p>
    <w:p w14:paraId="20B6B1E9" w14:textId="7EA8C5D4" w:rsidR="0071382F" w:rsidRPr="0071382F" w:rsidRDefault="00B81939" w:rsidP="0071382F">
      <w:pPr>
        <w:rPr>
          <w:szCs w:val="32"/>
        </w:rPr>
      </w:pPr>
      <w:r>
        <w:rPr>
          <w:szCs w:val="32"/>
        </w:rPr>
        <w:t xml:space="preserve"> </w:t>
      </w:r>
      <w:r w:rsidR="0071382F" w:rsidRPr="0071382F">
        <w:rPr>
          <w:szCs w:val="32"/>
        </w:rPr>
        <w:t xml:space="preserve"> Preferences”</w:t>
      </w:r>
    </w:p>
    <w:p w14:paraId="1BD3FA42" w14:textId="77777777" w:rsidR="0071382F" w:rsidRPr="0071382F" w:rsidRDefault="0071382F" w:rsidP="0071382F">
      <w:pPr>
        <w:rPr>
          <w:szCs w:val="32"/>
        </w:rPr>
      </w:pPr>
    </w:p>
    <w:p w14:paraId="2E347BD0" w14:textId="77777777" w:rsidR="0071382F" w:rsidRPr="0071382F" w:rsidRDefault="0071382F" w:rsidP="0071382F">
      <w:pPr>
        <w:rPr>
          <w:szCs w:val="32"/>
        </w:rPr>
      </w:pPr>
    </w:p>
    <w:p w14:paraId="2E7E9921" w14:textId="4110672D" w:rsidR="0071382F" w:rsidRPr="0071382F" w:rsidRDefault="00B81939" w:rsidP="0071382F">
      <w:pPr>
        <w:rPr>
          <w:szCs w:val="32"/>
        </w:rPr>
      </w:pPr>
      <w:r>
        <w:rPr>
          <w:szCs w:val="32"/>
        </w:rPr>
        <w:t>LOAD</w:t>
      </w:r>
      <w:r w:rsidR="0071382F" w:rsidRPr="0071382F">
        <w:rPr>
          <w:szCs w:val="32"/>
        </w:rPr>
        <w:t xml:space="preserve"> CUSTOMIZATION FILES AT STARTUP</w:t>
      </w:r>
    </w:p>
    <w:p w14:paraId="49C5542A" w14:textId="77777777" w:rsidR="0071382F" w:rsidRPr="0071382F" w:rsidRDefault="0071382F" w:rsidP="0071382F">
      <w:pPr>
        <w:rPr>
          <w:szCs w:val="32"/>
        </w:rPr>
      </w:pPr>
    </w:p>
    <w:p w14:paraId="4633D0E3" w14:textId="77777777" w:rsidR="00BE31DF" w:rsidRPr="00BB7074" w:rsidRDefault="00BE31DF" w:rsidP="00BE31DF">
      <w:pPr>
        <w:rPr>
          <w:szCs w:val="32"/>
        </w:rPr>
      </w:pPr>
      <w:r w:rsidRPr="00BB7074">
        <w:rPr>
          <w:szCs w:val="32"/>
        </w:rPr>
        <w:t xml:space="preserve">In the Search field type: </w:t>
      </w:r>
      <w:r w:rsidRPr="00DB3316">
        <w:rPr>
          <w:rFonts w:ascii="Courier New" w:hAnsi="Courier New" w:cs="Courier New"/>
          <w:b/>
          <w:bCs/>
          <w:szCs w:val="32"/>
        </w:rPr>
        <w:t>userprof</w:t>
      </w:r>
    </w:p>
    <w:p w14:paraId="284FE0D6" w14:textId="626F7C68" w:rsidR="00576056" w:rsidRDefault="00BE31DF" w:rsidP="00BE31DF">
      <w:pPr>
        <w:rPr>
          <w:szCs w:val="32"/>
        </w:rPr>
      </w:pPr>
      <w:r w:rsidRPr="00BB7074">
        <w:rPr>
          <w:szCs w:val="32"/>
        </w:rPr>
        <w:t>The preference</w:t>
      </w:r>
      <w:r w:rsidR="00576056">
        <w:rPr>
          <w:szCs w:val="32"/>
        </w:rPr>
        <w:t>…</w:t>
      </w:r>
    </w:p>
    <w:p w14:paraId="2EA50FCB" w14:textId="77777777" w:rsidR="00576056" w:rsidRDefault="00BE31DF" w:rsidP="00BE31DF">
      <w:pPr>
        <w:rPr>
          <w:szCs w:val="32"/>
        </w:rPr>
      </w:pPr>
      <w:r>
        <w:rPr>
          <w:szCs w:val="32"/>
        </w:rPr>
        <w:t xml:space="preserve">  </w:t>
      </w:r>
      <w:r w:rsidRPr="00DB3316">
        <w:rPr>
          <w:rFonts w:ascii="Courier New" w:hAnsi="Courier New" w:cs="Courier New"/>
          <w:b/>
          <w:bCs/>
          <w:szCs w:val="32"/>
        </w:rPr>
        <w:t>toolkit.legacyUserProfileCustomizations.stylesheets</w:t>
      </w:r>
    </w:p>
    <w:p w14:paraId="1351FDD5" w14:textId="77777777" w:rsidR="00576056" w:rsidRDefault="00576056" w:rsidP="00BE31DF">
      <w:pPr>
        <w:rPr>
          <w:szCs w:val="32"/>
        </w:rPr>
      </w:pPr>
    </w:p>
    <w:p w14:paraId="4CE17CEA" w14:textId="19C61A85" w:rsidR="00BE31DF" w:rsidRPr="00BB7074" w:rsidRDefault="00576056" w:rsidP="00BE31DF">
      <w:pPr>
        <w:rPr>
          <w:szCs w:val="32"/>
        </w:rPr>
      </w:pPr>
      <w:r>
        <w:rPr>
          <w:szCs w:val="32"/>
        </w:rPr>
        <w:t>…</w:t>
      </w:r>
      <w:r w:rsidR="00BE31DF" w:rsidRPr="00BB7074">
        <w:rPr>
          <w:szCs w:val="32"/>
        </w:rPr>
        <w:t>appears set to the value “false”</w:t>
      </w:r>
    </w:p>
    <w:p w14:paraId="0181FECB" w14:textId="77777777" w:rsidR="00BE31DF" w:rsidRPr="00BB7074" w:rsidRDefault="00BE31DF" w:rsidP="00BE31DF">
      <w:pPr>
        <w:rPr>
          <w:szCs w:val="32"/>
        </w:rPr>
      </w:pPr>
      <w:r w:rsidRPr="00BB7074">
        <w:rPr>
          <w:szCs w:val="32"/>
        </w:rPr>
        <w:t>Click the double arrow at the right of the preference</w:t>
      </w:r>
    </w:p>
    <w:p w14:paraId="731866CB" w14:textId="77777777" w:rsidR="00BE31DF" w:rsidRPr="00BB7074" w:rsidRDefault="00BE31DF" w:rsidP="00BE31DF">
      <w:pPr>
        <w:rPr>
          <w:szCs w:val="32"/>
        </w:rPr>
      </w:pPr>
      <w:r w:rsidRPr="00BB7074">
        <w:rPr>
          <w:szCs w:val="32"/>
        </w:rPr>
        <w:t xml:space="preserve">  to toggle the value to “true”</w:t>
      </w:r>
    </w:p>
    <w:p w14:paraId="0A2C6AAB" w14:textId="77777777" w:rsidR="00BE31DF" w:rsidRPr="00BB7074" w:rsidRDefault="00BE31DF" w:rsidP="00BE31DF">
      <w:pPr>
        <w:rPr>
          <w:szCs w:val="32"/>
        </w:rPr>
      </w:pPr>
      <w:r w:rsidRPr="00BB7074">
        <w:rPr>
          <w:szCs w:val="32"/>
        </w:rPr>
        <w:t>Close Configuration Editor</w:t>
      </w:r>
    </w:p>
    <w:p w14:paraId="227B7BC1" w14:textId="77777777" w:rsidR="0071382F" w:rsidRPr="0071382F" w:rsidRDefault="0071382F" w:rsidP="0071382F">
      <w:pPr>
        <w:rPr>
          <w:szCs w:val="32"/>
        </w:rPr>
      </w:pPr>
    </w:p>
    <w:p w14:paraId="76475F5F" w14:textId="77777777" w:rsidR="0071382F" w:rsidRPr="0071382F" w:rsidRDefault="0071382F" w:rsidP="0071382F">
      <w:pPr>
        <w:rPr>
          <w:szCs w:val="32"/>
        </w:rPr>
      </w:pPr>
    </w:p>
    <w:p w14:paraId="10613C7E" w14:textId="77777777" w:rsidR="00F10A48" w:rsidRPr="00830F47" w:rsidRDefault="00F10A48">
      <w:pPr>
        <w:rPr>
          <w:szCs w:val="32"/>
        </w:rPr>
      </w:pPr>
    </w:p>
    <w:sectPr w:rsidR="00F10A48" w:rsidRPr="00830F47" w:rsidSect="00E73D7C">
      <w:pgSz w:w="12240" w:h="15840"/>
      <w:pgMar w:top="1152" w:right="1296" w:bottom="1152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2F"/>
    <w:rsid w:val="000873FA"/>
    <w:rsid w:val="0020521E"/>
    <w:rsid w:val="002053FE"/>
    <w:rsid w:val="003D2F5E"/>
    <w:rsid w:val="00517382"/>
    <w:rsid w:val="00576056"/>
    <w:rsid w:val="0071382F"/>
    <w:rsid w:val="00830F47"/>
    <w:rsid w:val="00B81939"/>
    <w:rsid w:val="00BD3EEA"/>
    <w:rsid w:val="00BE31DF"/>
    <w:rsid w:val="00D00569"/>
    <w:rsid w:val="00D74886"/>
    <w:rsid w:val="00DC294B"/>
    <w:rsid w:val="00E255DF"/>
    <w:rsid w:val="00E73D7C"/>
    <w:rsid w:val="00F10A48"/>
    <w:rsid w:val="00F65A4A"/>
    <w:rsid w:val="00FC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90650"/>
  <w15:chartTrackingRefBased/>
  <w15:docId w15:val="{CE0C7FA2-B3DE-4AD3-B5C9-696947B9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ucida Console" w:eastAsiaTheme="minorHAnsi" w:hAnsi="Lucida Console" w:cstheme="minorBidi"/>
        <w:kern w:val="16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886"/>
    <w:pPr>
      <w:spacing w:line="240" w:lineRule="auto"/>
      <w:contextualSpacing/>
    </w:pPr>
    <w:rPr>
      <w:rFonts w:ascii="Consolas" w:hAnsi="Consolas"/>
      <w:sz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29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F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29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F5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D2F5E"/>
    <w:pPr>
      <w:spacing w:after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velopeAddress">
    <w:name w:val="envelope address"/>
    <w:basedOn w:val="Normal"/>
    <w:uiPriority w:val="99"/>
    <w:semiHidden/>
    <w:unhideWhenUsed/>
    <w:rsid w:val="00F65A4A"/>
    <w:pPr>
      <w:framePr w:w="7920" w:h="1980" w:hRule="exact" w:hSpace="180" w:wrap="auto" w:hAnchor="page" w:xAlign="center" w:yAlign="bottom"/>
      <w:spacing w:after="0"/>
      <w:ind w:left="2880"/>
    </w:pPr>
    <w:rPr>
      <w:rFonts w:ascii="Century" w:eastAsiaTheme="majorEastAsia" w:hAnsi="Century" w:cstheme="majorBidi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wner\Documents\Word\Templates\Consol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Consolas</Template>
  <TotalTime>14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Peyser</dc:creator>
  <cp:keywords/>
  <dc:description/>
  <cp:lastModifiedBy>William Peyser</cp:lastModifiedBy>
  <cp:revision>4</cp:revision>
  <dcterms:created xsi:type="dcterms:W3CDTF">2022-10-24T18:58:00Z</dcterms:created>
  <dcterms:modified xsi:type="dcterms:W3CDTF">2022-10-24T21:29:00Z</dcterms:modified>
</cp:coreProperties>
</file>